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279F0" w14:textId="77777777" w:rsidR="008C3D35" w:rsidRDefault="008C3D35" w:rsidP="008C3D35">
      <w:pPr>
        <w:keepNext/>
        <w:spacing w:after="240" w:line="360" w:lineRule="auto"/>
        <w:jc w:val="center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0" w:name="_Hlk208923431"/>
      <w:r w:rsidRPr="00D77C9E">
        <w:rPr>
          <w:noProof/>
        </w:rPr>
        <w:drawing>
          <wp:inline distT="0" distB="0" distL="0" distR="0" wp14:anchorId="1F0DCA86" wp14:editId="7D8F0E5D">
            <wp:extent cx="5762625" cy="590550"/>
            <wp:effectExtent l="0" t="0" r="9525" b="0"/>
            <wp:docPr id="1441647179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E4BFA5A" w14:textId="37B781FC" w:rsidR="00D62E6E" w:rsidRPr="00444B11" w:rsidRDefault="00D62E6E" w:rsidP="008C3D35">
      <w:pPr>
        <w:keepNext/>
        <w:spacing w:after="240" w:line="360" w:lineRule="auto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nr </w:t>
      </w:r>
      <w:r w:rsidR="0029022D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p w14:paraId="1A6C9930" w14:textId="77777777" w:rsidR="00E36210" w:rsidRPr="00444B11" w:rsidRDefault="00E36210" w:rsidP="00E36210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533D927D" w14:textId="77777777" w:rsidR="00E36210" w:rsidRPr="00444B11" w:rsidRDefault="00E36210" w:rsidP="00E36210">
      <w:pPr>
        <w:spacing w:after="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</w:p>
    <w:p w14:paraId="7C29AD42" w14:textId="77777777" w:rsidR="00E36210" w:rsidRPr="00444B11" w:rsidRDefault="00E36210" w:rsidP="00E36210">
      <w:pPr>
        <w:spacing w:after="0" w:line="360" w:lineRule="auto"/>
        <w:ind w:right="2976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444B11">
        <w:rPr>
          <w:rFonts w:ascii="Arial" w:eastAsia="Times New Roman" w:hAnsi="Arial" w:cs="Arial"/>
          <w:sz w:val="24"/>
          <w:szCs w:val="24"/>
          <w:lang w:eastAsia="pl-PL"/>
        </w:rPr>
        <w:t>CEiDG</w:t>
      </w:r>
      <w:proofErr w:type="spellEnd"/>
      <w:r w:rsidRPr="00444B11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65E8B3BC" w14:textId="77777777" w:rsidR="00E36210" w:rsidRPr="00444B11" w:rsidRDefault="00E36210" w:rsidP="00E3621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reprezentowany przez:</w:t>
      </w:r>
    </w:p>
    <w:p w14:paraId="2B442FC1" w14:textId="77777777" w:rsidR="00E36210" w:rsidRPr="00444B11" w:rsidRDefault="00E36210" w:rsidP="00E36210">
      <w:pPr>
        <w:spacing w:after="4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</w:p>
    <w:p w14:paraId="2D4873FE" w14:textId="1DA64A90" w:rsidR="00BC121E" w:rsidRPr="00444B11" w:rsidRDefault="00E36210" w:rsidP="00E36210">
      <w:pPr>
        <w:spacing w:after="48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(imię, nazwisko, stanowisko/podstawa do reprezentacji)</w:t>
      </w:r>
    </w:p>
    <w:p w14:paraId="31CA8536" w14:textId="50747775" w:rsidR="005F75FC" w:rsidRPr="00444B11" w:rsidRDefault="005F75FC" w:rsidP="005F75FC">
      <w:pPr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416548FA" w14:textId="7DFC159F" w:rsidR="005F75FC" w:rsidRPr="00444B11" w:rsidRDefault="005F75FC" w:rsidP="005F75FC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składane w zakresie art. 108 ust. 1 pkt 5 ustawy z dnia 11 września 2019 r. Prawo zamówień publicznych (dalej: ustawa </w:t>
      </w:r>
      <w:proofErr w:type="spellStart"/>
      <w:r w:rsidRPr="00444B1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444B11">
        <w:rPr>
          <w:rFonts w:ascii="Arial" w:eastAsia="Times New Roman" w:hAnsi="Arial" w:cs="Arial"/>
          <w:sz w:val="24"/>
          <w:szCs w:val="24"/>
          <w:lang w:eastAsia="pl-PL"/>
        </w:rPr>
        <w:t>), dotyczące:</w:t>
      </w:r>
    </w:p>
    <w:p w14:paraId="50B8B520" w14:textId="4CA824B3" w:rsidR="005F75FC" w:rsidRPr="001C6C91" w:rsidRDefault="005F75FC" w:rsidP="001C6C9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C6C91">
        <w:rPr>
          <w:rFonts w:ascii="Arial" w:eastAsia="Times New Roman" w:hAnsi="Arial" w:cs="Arial"/>
          <w:b/>
          <w:sz w:val="24"/>
          <w:szCs w:val="24"/>
          <w:lang w:eastAsia="pl-PL"/>
        </w:rPr>
        <w:t>przynależności lub braku przynależności do grupy kapitałowej</w:t>
      </w:r>
    </w:p>
    <w:p w14:paraId="5FD48A3B" w14:textId="2F72165B" w:rsidR="00BC121E" w:rsidRPr="001C6C91" w:rsidRDefault="00C93F0A" w:rsidP="00E36210">
      <w:pPr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C6C91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1C6C9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p w14:paraId="0B63DAAB" w14:textId="3ED4DC2A" w:rsidR="003A587B" w:rsidRPr="001C6C91" w:rsidRDefault="008C3D35" w:rsidP="00E36210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bookmarkStart w:id="1" w:name="_Hlk208923520"/>
      <w:r w:rsidRPr="008C3D35">
        <w:rPr>
          <w:rFonts w:ascii="Arial" w:hAnsi="Arial" w:cs="Arial"/>
          <w:b/>
          <w:bCs/>
          <w:iCs/>
          <w:sz w:val="24"/>
          <w:szCs w:val="24"/>
        </w:rPr>
        <w:t>Usługa polegająca na zorganizowaniu rekrutacji i przeprowadzeniu kursów adaptacyjnych dla pełnoletnich cudzoziemców spoza Unii Europejskiej</w:t>
      </w:r>
      <w:r w:rsidRPr="008C3D35">
        <w:rPr>
          <w:rFonts w:ascii="Arial" w:hAnsi="Arial" w:cs="Arial"/>
          <w:b/>
          <w:bCs/>
          <w:iCs/>
          <w:sz w:val="24"/>
          <w:szCs w:val="24"/>
          <w:vertAlign w:val="superscript"/>
        </w:rPr>
        <w:t xml:space="preserve"> </w:t>
      </w:r>
      <w:r w:rsidRPr="008C3D35">
        <w:rPr>
          <w:rFonts w:ascii="Arial" w:hAnsi="Arial" w:cs="Arial"/>
          <w:b/>
          <w:bCs/>
          <w:iCs/>
          <w:sz w:val="24"/>
          <w:szCs w:val="24"/>
        </w:rPr>
        <w:t>na terenie województwa opolskiego</w:t>
      </w:r>
      <w:bookmarkEnd w:id="1"/>
    </w:p>
    <w:p w14:paraId="1F802030" w14:textId="553FDC99" w:rsidR="00E36210" w:rsidRPr="00444B11" w:rsidRDefault="00E36210" w:rsidP="00E36210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5565D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postępowania: </w:t>
      </w:r>
      <w:r w:rsidR="00E56305" w:rsidRPr="00B5565D">
        <w:rPr>
          <w:rFonts w:ascii="Arial" w:hAnsi="Arial" w:cs="Arial"/>
          <w:iCs/>
          <w:sz w:val="24"/>
          <w:szCs w:val="24"/>
        </w:rPr>
        <w:t>NO.3317.</w:t>
      </w:r>
      <w:r w:rsidR="009D283E">
        <w:rPr>
          <w:rFonts w:ascii="Arial" w:hAnsi="Arial" w:cs="Arial"/>
          <w:iCs/>
          <w:sz w:val="24"/>
          <w:szCs w:val="24"/>
        </w:rPr>
        <w:t>10</w:t>
      </w:r>
      <w:r w:rsidRPr="00B5565D">
        <w:rPr>
          <w:rFonts w:ascii="Arial" w:hAnsi="Arial" w:cs="Arial"/>
          <w:iCs/>
          <w:sz w:val="24"/>
          <w:szCs w:val="24"/>
        </w:rPr>
        <w:t>.202</w:t>
      </w:r>
      <w:r w:rsidR="001C6C91">
        <w:rPr>
          <w:rFonts w:ascii="Arial" w:hAnsi="Arial" w:cs="Arial"/>
          <w:iCs/>
          <w:sz w:val="24"/>
          <w:szCs w:val="24"/>
        </w:rPr>
        <w:t>6</w:t>
      </w:r>
      <w:r w:rsidRPr="00B5565D">
        <w:rPr>
          <w:rFonts w:ascii="Arial" w:hAnsi="Arial" w:cs="Arial"/>
          <w:iCs/>
          <w:sz w:val="24"/>
          <w:szCs w:val="24"/>
        </w:rPr>
        <w:t>.</w:t>
      </w:r>
      <w:r w:rsidR="0029022D" w:rsidRPr="00B5565D">
        <w:rPr>
          <w:rFonts w:ascii="Arial" w:hAnsi="Arial" w:cs="Arial"/>
          <w:iCs/>
          <w:sz w:val="24"/>
          <w:szCs w:val="24"/>
        </w:rPr>
        <w:t>PW</w:t>
      </w:r>
    </w:p>
    <w:p w14:paraId="6254F33F" w14:textId="648F3A4D" w:rsidR="00196AC8" w:rsidRPr="00444B11" w:rsidRDefault="00BC121E" w:rsidP="00E36210">
      <w:pPr>
        <w:spacing w:before="24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572BD5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Wojewódzki Urząd </w:t>
      </w:r>
      <w:r w:rsidR="00C0623F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="00572BD5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racy w Opolu</w:t>
      </w: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C0623F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45C413F2" w14:textId="5965DFD7" w:rsidR="00196AC8" w:rsidRPr="00444B11" w:rsidRDefault="00196AC8" w:rsidP="00E36210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nie przynależę</w:t>
      </w:r>
      <w:r w:rsidR="00C0623F">
        <w:rPr>
          <w:rFonts w:ascii="Arial" w:eastAsia="Times New Roman" w:hAnsi="Arial" w:cs="Arial"/>
          <w:b/>
          <w:sz w:val="24"/>
          <w:szCs w:val="24"/>
          <w:lang w:eastAsia="pl-PL"/>
        </w:rPr>
        <w:t>(-</w:t>
      </w:r>
      <w:proofErr w:type="spellStart"/>
      <w:r w:rsidR="00C0623F">
        <w:rPr>
          <w:rFonts w:ascii="Arial" w:eastAsia="Times New Roman" w:hAnsi="Arial" w:cs="Arial"/>
          <w:b/>
          <w:sz w:val="24"/>
          <w:szCs w:val="24"/>
          <w:lang w:eastAsia="pl-PL"/>
        </w:rPr>
        <w:t>ymy</w:t>
      </w:r>
      <w:proofErr w:type="spellEnd"/>
      <w:r w:rsidR="00C0623F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</w:p>
    <w:p w14:paraId="6B9D6108" w14:textId="253F41FA" w:rsidR="00196AC8" w:rsidRPr="00444B11" w:rsidRDefault="00BC121E" w:rsidP="00E36210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</w:t>
      </w:r>
      <w:r w:rsidR="007327CA"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16 lutego 2007 r. </w:t>
      </w:r>
      <w:r w:rsidR="005F75FC" w:rsidRPr="00444B11">
        <w:rPr>
          <w:rFonts w:ascii="Arial" w:eastAsia="Times New Roman" w:hAnsi="Arial" w:cs="Arial"/>
          <w:sz w:val="24"/>
          <w:szCs w:val="24"/>
          <w:lang w:eastAsia="pl-PL"/>
        </w:rPr>
        <w:t>o 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konsumentów, z innym Wykonawcą, który złożył odrębną ofertę w niniejszym postępowaniu</w:t>
      </w:r>
      <w:r w:rsidR="00067B62" w:rsidRPr="00444B1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0A4D670" w14:textId="6882EA4E" w:rsidR="00BC121E" w:rsidRPr="00444B11" w:rsidRDefault="00C0623F" w:rsidP="00E36210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="00196AC8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rzynależę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(-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pl-PL"/>
        </w:rPr>
        <w:t>ymy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="00196AC8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196AC8" w:rsidRPr="00444B1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</w:t>
      </w:r>
      <w:r w:rsidR="005F75FC" w:rsidRPr="00444B11">
        <w:rPr>
          <w:rFonts w:ascii="Arial" w:eastAsia="Times New Roman" w:hAnsi="Arial" w:cs="Arial"/>
          <w:sz w:val="24"/>
          <w:szCs w:val="24"/>
          <w:lang w:eastAsia="pl-PL"/>
        </w:rPr>
        <w:t>tawy z dnia 16 lutego 2007 r. o </w:t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konsumentów, z innym Wykonawcą, który złożył odrębną ofertę w niniejszym postępowaniu.</w:t>
      </w:r>
    </w:p>
    <w:p w14:paraId="6EC34BEB" w14:textId="77777777" w:rsidR="00BF69A4" w:rsidRPr="00444B11" w:rsidRDefault="00BF69A4" w:rsidP="005F75FC">
      <w:pPr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 tej samej grupy kapitałowej należą następujące podmioty:</w:t>
      </w:r>
    </w:p>
    <w:p w14:paraId="699C5889" w14:textId="77777777" w:rsidR="00E36210" w:rsidRPr="00444B11" w:rsidRDefault="00E36210" w:rsidP="00E3621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Nazwa Podmiotu……………………………………….……..</w:t>
      </w:r>
    </w:p>
    <w:p w14:paraId="2DFD7F4D" w14:textId="77777777" w:rsidR="00E36210" w:rsidRPr="00444B11" w:rsidRDefault="00E36210" w:rsidP="00E36210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7109664A" w14:textId="77777777" w:rsidR="00E36210" w:rsidRPr="00444B11" w:rsidRDefault="00E36210" w:rsidP="00E3621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Nazwa Podmiotu………………………………………….…..</w:t>
      </w:r>
    </w:p>
    <w:p w14:paraId="0E2B5281" w14:textId="18B767CD" w:rsidR="005F75FC" w:rsidRPr="00444B11" w:rsidRDefault="00E36210" w:rsidP="00B750CC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4A8B870F" w14:textId="4B406FD5" w:rsidR="00BC121E" w:rsidRPr="00444B11" w:rsidRDefault="00BC121E" w:rsidP="005F75FC">
      <w:pPr>
        <w:widowControl w:val="0"/>
        <w:adjustRightInd w:val="0"/>
        <w:spacing w:before="240"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Uwaga</w:t>
      </w:r>
      <w:r w:rsidR="001C6C9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C931D9" w14:textId="77777777" w:rsidR="00BC121E" w:rsidRPr="00444B11" w:rsidRDefault="00BC121E" w:rsidP="005F75FC">
      <w:pPr>
        <w:widowControl w:val="0"/>
        <w:adjustRightInd w:val="0"/>
        <w:spacing w:after="480" w:line="360" w:lineRule="auto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B986DE2" w14:textId="2A470E37" w:rsidR="0083169D" w:rsidRPr="00444B11" w:rsidRDefault="00067B62" w:rsidP="00B750CC">
      <w:pPr>
        <w:widowControl w:val="0"/>
        <w:adjustRightInd w:val="0"/>
        <w:spacing w:after="36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444B11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 xml:space="preserve"> 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Należy zaznaczyć właściwe lub niepotrzebne skreślić</w:t>
      </w:r>
    </w:p>
    <w:p w14:paraId="7BCD4DB7" w14:textId="12BFC932" w:rsidR="005F75FC" w:rsidRPr="00444B11" w:rsidRDefault="0083169D" w:rsidP="00B750CC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>dnia ..........................</w:t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  <w:t>Podpis</w:t>
      </w:r>
    </w:p>
    <w:p w14:paraId="57510B76" w14:textId="77777777" w:rsidR="0083169D" w:rsidRPr="00444B11" w:rsidRDefault="0083169D" w:rsidP="005F75F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>UWAGA:</w:t>
      </w:r>
    </w:p>
    <w:p w14:paraId="4F938AAA" w14:textId="695BB17C" w:rsidR="00106AC7" w:rsidRPr="00444B11" w:rsidRDefault="0083169D" w:rsidP="005841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 xml:space="preserve">Oświadczenie należy złożyć w formie elektronicznej podpisanej kwalifikowanym podpisem elektronicznym </w:t>
      </w:r>
      <w:bookmarkStart w:id="2" w:name="_Hlk204868936"/>
      <w:r w:rsidRPr="00444B11">
        <w:rPr>
          <w:rFonts w:ascii="Arial" w:hAnsi="Arial" w:cs="Arial"/>
          <w:sz w:val="24"/>
          <w:szCs w:val="24"/>
        </w:rPr>
        <w:t>lub w postaci elektronicznej z podpisem zaufanym lub podpisem osobistym.</w:t>
      </w:r>
      <w:bookmarkEnd w:id="2"/>
    </w:p>
    <w:sectPr w:rsidR="00106AC7" w:rsidRPr="00444B11" w:rsidSect="00D32EEB">
      <w:footerReference w:type="even" r:id="rId9"/>
      <w:footerReference w:type="default" r:id="rId10"/>
      <w:footerReference w:type="first" r:id="rId11"/>
      <w:pgSz w:w="11906" w:h="16838"/>
      <w:pgMar w:top="851" w:right="1134" w:bottom="1134" w:left="1134" w:header="709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A40B" w14:textId="77777777" w:rsidR="00FF1633" w:rsidRDefault="00FF1633">
      <w:r>
        <w:separator/>
      </w:r>
    </w:p>
  </w:endnote>
  <w:endnote w:type="continuationSeparator" w:id="0">
    <w:p w14:paraId="24FFE055" w14:textId="77777777" w:rsidR="00FF1633" w:rsidRDefault="00FF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336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5FF5B9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7BE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B0E9706" w14:textId="2C7E88A5" w:rsidR="009A4CD3" w:rsidRDefault="009A4CD3" w:rsidP="00D62E6E">
    <w:pPr>
      <w:pStyle w:val="Stopka"/>
      <w:spacing w:after="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3F9F2" w14:textId="5F98A216" w:rsidR="005928ED" w:rsidRPr="00FF7E98" w:rsidRDefault="005928ED" w:rsidP="008C3D35">
    <w:pPr>
      <w:tabs>
        <w:tab w:val="center" w:pos="4536"/>
        <w:tab w:val="right" w:pos="9072"/>
      </w:tabs>
      <w:spacing w:after="0" w:line="240" w:lineRule="auto"/>
      <w:rPr>
        <w:rFonts w:cs="Calibri"/>
        <w:iCs/>
        <w:kern w:val="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FD60" w14:textId="77777777" w:rsidR="00FF1633" w:rsidRDefault="00FF1633">
      <w:r>
        <w:separator/>
      </w:r>
    </w:p>
  </w:footnote>
  <w:footnote w:type="continuationSeparator" w:id="0">
    <w:p w14:paraId="1164627B" w14:textId="77777777" w:rsidR="00FF1633" w:rsidRDefault="00FF1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745552">
    <w:abstractNumId w:val="14"/>
  </w:num>
  <w:num w:numId="2" w16cid:durableId="1549221815">
    <w:abstractNumId w:val="0"/>
  </w:num>
  <w:num w:numId="3" w16cid:durableId="1131050552">
    <w:abstractNumId w:val="12"/>
  </w:num>
  <w:num w:numId="4" w16cid:durableId="1757288837">
    <w:abstractNumId w:val="9"/>
  </w:num>
  <w:num w:numId="5" w16cid:durableId="2040232668">
    <w:abstractNumId w:val="8"/>
  </w:num>
  <w:num w:numId="6" w16cid:durableId="2012482512">
    <w:abstractNumId w:val="2"/>
  </w:num>
  <w:num w:numId="7" w16cid:durableId="565457616">
    <w:abstractNumId w:val="7"/>
  </w:num>
  <w:num w:numId="8" w16cid:durableId="1910772872">
    <w:abstractNumId w:val="4"/>
  </w:num>
  <w:num w:numId="9" w16cid:durableId="1811173671">
    <w:abstractNumId w:val="3"/>
  </w:num>
  <w:num w:numId="10" w16cid:durableId="2078506524">
    <w:abstractNumId w:val="6"/>
  </w:num>
  <w:num w:numId="11" w16cid:durableId="1211384221">
    <w:abstractNumId w:val="11"/>
  </w:num>
  <w:num w:numId="12" w16cid:durableId="392435797">
    <w:abstractNumId w:val="5"/>
  </w:num>
  <w:num w:numId="13" w16cid:durableId="1749763230">
    <w:abstractNumId w:val="10"/>
  </w:num>
  <w:num w:numId="14" w16cid:durableId="1525902707">
    <w:abstractNumId w:val="13"/>
  </w:num>
  <w:num w:numId="15" w16cid:durableId="155612012">
    <w:abstractNumId w:val="1"/>
  </w:num>
  <w:num w:numId="16" w16cid:durableId="3421743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C8"/>
    <w:rsid w:val="0000184A"/>
    <w:rsid w:val="00007C1C"/>
    <w:rsid w:val="00012997"/>
    <w:rsid w:val="0005353A"/>
    <w:rsid w:val="000621A2"/>
    <w:rsid w:val="00065D91"/>
    <w:rsid w:val="00067B62"/>
    <w:rsid w:val="00067FEA"/>
    <w:rsid w:val="000719DC"/>
    <w:rsid w:val="00075CEC"/>
    <w:rsid w:val="000C4B76"/>
    <w:rsid w:val="000D71C3"/>
    <w:rsid w:val="000E0467"/>
    <w:rsid w:val="000F2512"/>
    <w:rsid w:val="00106AC7"/>
    <w:rsid w:val="00111985"/>
    <w:rsid w:val="00147532"/>
    <w:rsid w:val="001614BA"/>
    <w:rsid w:val="00196AC8"/>
    <w:rsid w:val="001A4A36"/>
    <w:rsid w:val="001C6C91"/>
    <w:rsid w:val="001E4513"/>
    <w:rsid w:val="001E7AC8"/>
    <w:rsid w:val="00204613"/>
    <w:rsid w:val="00220571"/>
    <w:rsid w:val="00242670"/>
    <w:rsid w:val="002653DF"/>
    <w:rsid w:val="002703AA"/>
    <w:rsid w:val="00283561"/>
    <w:rsid w:val="0029022D"/>
    <w:rsid w:val="002B1E07"/>
    <w:rsid w:val="002B30E4"/>
    <w:rsid w:val="002C2DE7"/>
    <w:rsid w:val="002D160C"/>
    <w:rsid w:val="002D3BDF"/>
    <w:rsid w:val="002E71FA"/>
    <w:rsid w:val="002F1615"/>
    <w:rsid w:val="003024A8"/>
    <w:rsid w:val="00303422"/>
    <w:rsid w:val="00307E5F"/>
    <w:rsid w:val="00312A4F"/>
    <w:rsid w:val="00336EEB"/>
    <w:rsid w:val="00340BBC"/>
    <w:rsid w:val="00360BC3"/>
    <w:rsid w:val="00377D16"/>
    <w:rsid w:val="00393D9A"/>
    <w:rsid w:val="003A1DCE"/>
    <w:rsid w:val="003A587B"/>
    <w:rsid w:val="003D2917"/>
    <w:rsid w:val="003E0ABC"/>
    <w:rsid w:val="003E5D20"/>
    <w:rsid w:val="003F6927"/>
    <w:rsid w:val="00415097"/>
    <w:rsid w:val="004217EE"/>
    <w:rsid w:val="00422381"/>
    <w:rsid w:val="0043102D"/>
    <w:rsid w:val="00444B11"/>
    <w:rsid w:val="00460820"/>
    <w:rsid w:val="004704CB"/>
    <w:rsid w:val="00470C17"/>
    <w:rsid w:val="004765C1"/>
    <w:rsid w:val="004940BF"/>
    <w:rsid w:val="00496C89"/>
    <w:rsid w:val="004B1027"/>
    <w:rsid w:val="004C55DE"/>
    <w:rsid w:val="004D5C77"/>
    <w:rsid w:val="00517FF1"/>
    <w:rsid w:val="00533E9F"/>
    <w:rsid w:val="0056132E"/>
    <w:rsid w:val="00566D8D"/>
    <w:rsid w:val="00572BD5"/>
    <w:rsid w:val="00583ED5"/>
    <w:rsid w:val="005841CD"/>
    <w:rsid w:val="005928ED"/>
    <w:rsid w:val="00597DD0"/>
    <w:rsid w:val="005A5013"/>
    <w:rsid w:val="005C0282"/>
    <w:rsid w:val="005C3627"/>
    <w:rsid w:val="005E4853"/>
    <w:rsid w:val="005E622E"/>
    <w:rsid w:val="005F3241"/>
    <w:rsid w:val="005F75FC"/>
    <w:rsid w:val="00620E37"/>
    <w:rsid w:val="00621C41"/>
    <w:rsid w:val="00641063"/>
    <w:rsid w:val="00664D2F"/>
    <w:rsid w:val="00686C95"/>
    <w:rsid w:val="00697D36"/>
    <w:rsid w:val="006B4408"/>
    <w:rsid w:val="006B51E7"/>
    <w:rsid w:val="006C12F6"/>
    <w:rsid w:val="006D68D8"/>
    <w:rsid w:val="006E0FAA"/>
    <w:rsid w:val="0070113A"/>
    <w:rsid w:val="007327CA"/>
    <w:rsid w:val="00736B31"/>
    <w:rsid w:val="00747C6F"/>
    <w:rsid w:val="00753DC1"/>
    <w:rsid w:val="00774FCB"/>
    <w:rsid w:val="00775E2B"/>
    <w:rsid w:val="007823E9"/>
    <w:rsid w:val="00786788"/>
    <w:rsid w:val="007951AD"/>
    <w:rsid w:val="007D36CE"/>
    <w:rsid w:val="007E04EA"/>
    <w:rsid w:val="007F7669"/>
    <w:rsid w:val="008032C1"/>
    <w:rsid w:val="0083169D"/>
    <w:rsid w:val="00844A96"/>
    <w:rsid w:val="008460DE"/>
    <w:rsid w:val="00882E9F"/>
    <w:rsid w:val="008843C0"/>
    <w:rsid w:val="008A0D67"/>
    <w:rsid w:val="008B3C7B"/>
    <w:rsid w:val="008C2CBF"/>
    <w:rsid w:val="008C3D35"/>
    <w:rsid w:val="008D4CAF"/>
    <w:rsid w:val="008E296F"/>
    <w:rsid w:val="008E370F"/>
    <w:rsid w:val="00914766"/>
    <w:rsid w:val="00934A5A"/>
    <w:rsid w:val="00952336"/>
    <w:rsid w:val="009740FE"/>
    <w:rsid w:val="009A21D7"/>
    <w:rsid w:val="009A4A2C"/>
    <w:rsid w:val="009A4CD3"/>
    <w:rsid w:val="009D283E"/>
    <w:rsid w:val="00A06241"/>
    <w:rsid w:val="00A227C4"/>
    <w:rsid w:val="00A24942"/>
    <w:rsid w:val="00A2708D"/>
    <w:rsid w:val="00A311C9"/>
    <w:rsid w:val="00A46EFE"/>
    <w:rsid w:val="00A73C79"/>
    <w:rsid w:val="00A807A7"/>
    <w:rsid w:val="00A937CE"/>
    <w:rsid w:val="00AB056D"/>
    <w:rsid w:val="00AB6C06"/>
    <w:rsid w:val="00AB7377"/>
    <w:rsid w:val="00AB7A14"/>
    <w:rsid w:val="00AC75D6"/>
    <w:rsid w:val="00AD1B53"/>
    <w:rsid w:val="00AD329C"/>
    <w:rsid w:val="00B04D14"/>
    <w:rsid w:val="00B26102"/>
    <w:rsid w:val="00B45ED4"/>
    <w:rsid w:val="00B54FB4"/>
    <w:rsid w:val="00B5565D"/>
    <w:rsid w:val="00B750CC"/>
    <w:rsid w:val="00B76539"/>
    <w:rsid w:val="00B84A67"/>
    <w:rsid w:val="00B911B7"/>
    <w:rsid w:val="00BB79B5"/>
    <w:rsid w:val="00BC121E"/>
    <w:rsid w:val="00BE6092"/>
    <w:rsid w:val="00BF69A4"/>
    <w:rsid w:val="00C0623F"/>
    <w:rsid w:val="00C232DB"/>
    <w:rsid w:val="00C33407"/>
    <w:rsid w:val="00C37CD2"/>
    <w:rsid w:val="00C527C7"/>
    <w:rsid w:val="00C606B9"/>
    <w:rsid w:val="00C65401"/>
    <w:rsid w:val="00C93F0A"/>
    <w:rsid w:val="00CB6204"/>
    <w:rsid w:val="00CC527A"/>
    <w:rsid w:val="00D32EEB"/>
    <w:rsid w:val="00D44990"/>
    <w:rsid w:val="00D5062B"/>
    <w:rsid w:val="00D5345F"/>
    <w:rsid w:val="00D62E6E"/>
    <w:rsid w:val="00D74F94"/>
    <w:rsid w:val="00DB6426"/>
    <w:rsid w:val="00DD0752"/>
    <w:rsid w:val="00DD482A"/>
    <w:rsid w:val="00DE0396"/>
    <w:rsid w:val="00DE0405"/>
    <w:rsid w:val="00DE252B"/>
    <w:rsid w:val="00E0229C"/>
    <w:rsid w:val="00E25781"/>
    <w:rsid w:val="00E36210"/>
    <w:rsid w:val="00E37A20"/>
    <w:rsid w:val="00E56305"/>
    <w:rsid w:val="00E766AE"/>
    <w:rsid w:val="00E8046C"/>
    <w:rsid w:val="00EA2AC7"/>
    <w:rsid w:val="00EB5766"/>
    <w:rsid w:val="00EC667E"/>
    <w:rsid w:val="00F131FB"/>
    <w:rsid w:val="00F213F3"/>
    <w:rsid w:val="00F35C73"/>
    <w:rsid w:val="00F46593"/>
    <w:rsid w:val="00F50E6F"/>
    <w:rsid w:val="00F568D6"/>
    <w:rsid w:val="00F70072"/>
    <w:rsid w:val="00F75073"/>
    <w:rsid w:val="00F91C78"/>
    <w:rsid w:val="00FC0D91"/>
    <w:rsid w:val="00FD6D08"/>
    <w:rsid w:val="00FF11D8"/>
    <w:rsid w:val="00FF1633"/>
    <w:rsid w:val="00FF780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F688DE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732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327CA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83169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7F7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AC891-9B3E-497E-8DB7-9B118345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2</Pages>
  <Words>222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Paulina Wierzgala</cp:lastModifiedBy>
  <cp:revision>21</cp:revision>
  <cp:lastPrinted>2024-01-12T13:07:00Z</cp:lastPrinted>
  <dcterms:created xsi:type="dcterms:W3CDTF">2024-11-22T17:43:00Z</dcterms:created>
  <dcterms:modified xsi:type="dcterms:W3CDTF">2026-04-16T07:57:00Z</dcterms:modified>
</cp:coreProperties>
</file>